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3BF28" w14:textId="478B9D5F" w:rsidR="00F02521" w:rsidRPr="007E7350" w:rsidRDefault="00224FAA" w:rsidP="00D02E47">
      <w:pPr>
        <w:pStyle w:val="Titel"/>
        <w:jc w:val="both"/>
        <w:rPr>
          <w:rFonts w:cs="Arial"/>
          <w:b w:val="0"/>
          <w:bCs w:val="0"/>
          <w:sz w:val="22"/>
          <w:szCs w:val="22"/>
        </w:rPr>
      </w:pPr>
      <w:r w:rsidRPr="007E7350">
        <w:rPr>
          <w:rFonts w:cs="Arial"/>
          <w:sz w:val="22"/>
          <w:szCs w:val="22"/>
        </w:rPr>
        <w:t xml:space="preserve">Anlage </w:t>
      </w:r>
      <w:r w:rsidR="00BD593F">
        <w:rPr>
          <w:rFonts w:cs="Arial"/>
          <w:sz w:val="22"/>
          <w:szCs w:val="22"/>
        </w:rPr>
        <w:t>1</w:t>
      </w:r>
      <w:r w:rsidR="004C12C6">
        <w:rPr>
          <w:rFonts w:cs="Arial"/>
          <w:sz w:val="22"/>
          <w:szCs w:val="22"/>
        </w:rPr>
        <w:t>3</w:t>
      </w:r>
      <w:r w:rsidRPr="007E7350">
        <w:rPr>
          <w:rFonts w:cs="Arial"/>
          <w:sz w:val="22"/>
          <w:szCs w:val="22"/>
        </w:rPr>
        <w:t xml:space="preserve"> - </w:t>
      </w:r>
      <w:r w:rsidR="00F02521" w:rsidRPr="007E7350">
        <w:rPr>
          <w:rFonts w:cs="Arial"/>
          <w:sz w:val="22"/>
          <w:szCs w:val="22"/>
        </w:rPr>
        <w:t xml:space="preserve">Erklärung </w:t>
      </w:r>
      <w:r w:rsidR="00953A31" w:rsidRPr="007E7350">
        <w:rPr>
          <w:rFonts w:cs="Arial"/>
          <w:sz w:val="22"/>
          <w:szCs w:val="22"/>
        </w:rPr>
        <w:t>zur Bildung einer Bietergemeinschaft</w:t>
      </w:r>
    </w:p>
    <w:p w14:paraId="62594DF3" w14:textId="77777777" w:rsidR="00F02521" w:rsidRPr="007E7350" w:rsidRDefault="00F02521" w:rsidP="00D02E47">
      <w:pPr>
        <w:spacing w:line="240" w:lineRule="auto"/>
        <w:rPr>
          <w:rFonts w:cs="Arial"/>
          <w:b/>
          <w:bCs/>
          <w:sz w:val="22"/>
          <w:szCs w:val="22"/>
        </w:rPr>
      </w:pPr>
    </w:p>
    <w:p w14:paraId="17105D30" w14:textId="77777777" w:rsidR="00F02521" w:rsidRPr="007E7350" w:rsidRDefault="00CF272A" w:rsidP="00D02E47">
      <w:pPr>
        <w:tabs>
          <w:tab w:val="left" w:pos="838"/>
        </w:tabs>
        <w:spacing w:line="240" w:lineRule="auto"/>
        <w:rPr>
          <w:rFonts w:cs="Arial"/>
          <w:b/>
          <w:bCs/>
          <w:sz w:val="22"/>
          <w:szCs w:val="22"/>
        </w:rPr>
      </w:pP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14208" behindDoc="0" locked="0" layoutInCell="1" allowOverlap="1" wp14:anchorId="21703B28" wp14:editId="3F94DEE7">
                <wp:simplePos x="0" y="0"/>
                <wp:positionH relativeFrom="column">
                  <wp:posOffset>-5080</wp:posOffset>
                </wp:positionH>
                <wp:positionV relativeFrom="paragraph">
                  <wp:posOffset>315595</wp:posOffset>
                </wp:positionV>
                <wp:extent cx="5784850" cy="409575"/>
                <wp:effectExtent l="0" t="0" r="2540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1363398638"/>
                              <w:showingPlcHdr/>
                            </w:sdtPr>
                            <w:sdtEndPr/>
                            <w:sdtContent>
                              <w:p w14:paraId="4669B90B" w14:textId="77777777" w:rsidR="00651792" w:rsidRDefault="00651792" w:rsidP="00651792">
                                <w:r w:rsidRPr="00BD1DC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7D8A286D" w14:textId="77777777" w:rsidR="00CF272A" w:rsidRPr="00651792" w:rsidRDefault="00CF272A" w:rsidP="00D02E4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703B2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.4pt;margin-top:24.85pt;width:455.5pt;height:32.25pt;z-index:25161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">
                <v:textbox>
                  <w:txbxContent>
                    <w:sdt>
                      <w:sdtPr>
                        <w:id w:val="1363398638"/>
                        <w:showingPlcHdr/>
                      </w:sdtPr>
                      <w:sdtContent>
                        <w:p w14:paraId="4669B90B" w14:textId="77777777" w:rsidR="00651792" w:rsidRDefault="00651792" w:rsidP="00651792">
                          <w:r w:rsidRPr="00BD1DC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7D8A286D" w14:textId="77777777" w:rsidR="00CF272A" w:rsidRPr="00651792" w:rsidRDefault="00CF272A" w:rsidP="00D02E4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02E47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5B24820D" wp14:editId="229E0404">
                <wp:simplePos x="0" y="0"/>
                <wp:positionH relativeFrom="column">
                  <wp:posOffset>-1159</wp:posOffset>
                </wp:positionH>
                <wp:positionV relativeFrom="paragraph">
                  <wp:posOffset>40005</wp:posOffset>
                </wp:positionV>
                <wp:extent cx="5783580" cy="279400"/>
                <wp:effectExtent l="0" t="0" r="26670" b="25400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F78FE0" w14:textId="77777777" w:rsidR="00D02E47" w:rsidRDefault="00D02E47" w:rsidP="00D02E47">
                            <w:pPr>
                              <w:jc w:val="left"/>
                            </w:pPr>
                            <w:r>
                              <w:t>Name der Bietergemeinschaft: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24820D" id="Rectangle 9" o:spid="_x0000_s1027" style="position:absolute;left:0;text-align:left;margin-left:-.1pt;margin-top:3.15pt;width:455.4pt;height:22pt;z-index:-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" fillcolor="silver" strokeweight="1pt">
                <v:textbox>
                  <w:txbxContent>
                    <w:p w14:paraId="35F78FE0" w14:textId="77777777" w:rsidR="00D02E47" w:rsidRDefault="00D02E47" w:rsidP="00D02E47">
                      <w:pPr>
                        <w:jc w:val="left"/>
                      </w:pPr>
                      <w:r>
                        <w:t>Name der Bietergemeinschaft:</w:t>
                      </w:r>
                    </w:p>
                  </w:txbxContent>
                </v:textbox>
              </v:rect>
            </w:pict>
          </mc:Fallback>
        </mc:AlternateContent>
      </w:r>
      <w:r w:rsidR="00D02E47" w:rsidRPr="007E7350">
        <w:rPr>
          <w:rFonts w:cs="Arial"/>
          <w:b/>
          <w:bCs/>
          <w:sz w:val="22"/>
          <w:szCs w:val="22"/>
        </w:rPr>
        <w:tab/>
      </w:r>
    </w:p>
    <w:p w14:paraId="69D3C237" w14:textId="77777777" w:rsidR="00F02521" w:rsidRPr="007E7350" w:rsidRDefault="00F02521" w:rsidP="00D02E47">
      <w:pPr>
        <w:spacing w:line="240" w:lineRule="auto"/>
        <w:rPr>
          <w:rFonts w:cs="Arial"/>
          <w:sz w:val="22"/>
          <w:szCs w:val="22"/>
        </w:rPr>
      </w:pPr>
    </w:p>
    <w:p w14:paraId="7BCEB8A1" w14:textId="77777777" w:rsidR="00D02E47" w:rsidRPr="007E7350" w:rsidRDefault="00CF272A" w:rsidP="00D02E47">
      <w:pPr>
        <w:spacing w:line="240" w:lineRule="auto"/>
        <w:rPr>
          <w:rFonts w:cs="Arial"/>
          <w:sz w:val="22"/>
          <w:szCs w:val="22"/>
        </w:rPr>
      </w:pP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33664" behindDoc="0" locked="0" layoutInCell="1" allowOverlap="1" wp14:anchorId="230CD862" wp14:editId="6242B4D2">
                <wp:simplePos x="0" y="0"/>
                <wp:positionH relativeFrom="margin">
                  <wp:align>left</wp:align>
                </wp:positionH>
                <wp:positionV relativeFrom="paragraph">
                  <wp:posOffset>313055</wp:posOffset>
                </wp:positionV>
                <wp:extent cx="5784850" cy="581025"/>
                <wp:effectExtent l="0" t="0" r="25400" b="28575"/>
                <wp:wrapSquare wrapText="bothSides"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605729160"/>
                              <w:showingPlcHdr/>
                            </w:sdtPr>
                            <w:sdtEndPr/>
                            <w:sdtContent>
                              <w:p w14:paraId="4A8F8AB7" w14:textId="77777777" w:rsidR="00651792" w:rsidRDefault="00651792" w:rsidP="00651792">
                                <w:r w:rsidRPr="000568B2">
                                  <w:rPr>
                                    <w:rStyle w:val="Platzhaltertext"/>
                                    <w:sz w:val="22"/>
                                    <w:szCs w:val="22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344D4F93" w14:textId="77777777" w:rsidR="00D02E47" w:rsidRDefault="00D02E47" w:rsidP="00D02E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CD862" id="_x0000_s1028" type="#_x0000_t202" style="position:absolute;left:0;text-align:left;margin-left:0;margin-top:24.65pt;width:455.5pt;height:45.75pt;z-index:2516336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">
                <v:textbox>
                  <w:txbxContent>
                    <w:sdt>
                      <w:sdtPr>
                        <w:id w:val="-605729160"/>
                        <w:showingPlcHdr/>
                      </w:sdtPr>
                      <w:sdtContent>
                        <w:p w14:paraId="4A8F8AB7" w14:textId="77777777" w:rsidR="00651792" w:rsidRDefault="00651792" w:rsidP="00651792">
                          <w:r w:rsidRPr="000568B2">
                            <w:rPr>
                              <w:rStyle w:val="Platzhaltertext"/>
                              <w:sz w:val="22"/>
                              <w:szCs w:val="22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344D4F93" w14:textId="77777777" w:rsidR="00D02E47" w:rsidRDefault="00D02E47" w:rsidP="00D02E47"/>
                  </w:txbxContent>
                </v:textbox>
                <w10:wrap type="square" anchorx="margin"/>
              </v:shape>
            </w:pict>
          </mc:Fallback>
        </mc:AlternateContent>
      </w: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30F13585" wp14:editId="309EFFB7">
                <wp:simplePos x="0" y="0"/>
                <wp:positionH relativeFrom="column">
                  <wp:posOffset>8585</wp:posOffset>
                </wp:positionH>
                <wp:positionV relativeFrom="paragraph">
                  <wp:posOffset>37236</wp:posOffset>
                </wp:positionV>
                <wp:extent cx="5783580" cy="279400"/>
                <wp:effectExtent l="0" t="0" r="26670" b="25400"/>
                <wp:wrapNone/>
                <wp:docPr id="1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7A413" w14:textId="77777777" w:rsidR="00D02E47" w:rsidRDefault="00D02E47" w:rsidP="00D02E47">
                            <w:pPr>
                              <w:jc w:val="left"/>
                            </w:pPr>
                            <w:r>
                              <w:t>Name und Adresse des bevollmächtigten Vertreters: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F13585" id="_x0000_s1029" style="position:absolute;left:0;text-align:left;margin-left:.7pt;margin-top:2.95pt;width:455.4pt;height:22pt;z-index:-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" fillcolor="silver" strokeweight="1pt">
                <v:textbox>
                  <w:txbxContent>
                    <w:p w14:paraId="38D7A413" w14:textId="77777777" w:rsidR="00D02E47" w:rsidRDefault="00D02E47" w:rsidP="00D02E47">
                      <w:pPr>
                        <w:jc w:val="left"/>
                      </w:pPr>
                      <w:r>
                        <w:t>Name und Adresse des bevollmächtigten Vertreters:</w:t>
                      </w:r>
                    </w:p>
                  </w:txbxContent>
                </v:textbox>
              </v:rect>
            </w:pict>
          </mc:Fallback>
        </mc:AlternateContent>
      </w:r>
    </w:p>
    <w:p w14:paraId="448DF3F8" w14:textId="77777777" w:rsidR="00F02521" w:rsidRPr="007E7350" w:rsidRDefault="00F02521" w:rsidP="00D02E47">
      <w:pPr>
        <w:spacing w:line="300" w:lineRule="atLeast"/>
        <w:rPr>
          <w:rFonts w:cs="Arial"/>
          <w:sz w:val="22"/>
          <w:szCs w:val="22"/>
        </w:rPr>
      </w:pPr>
      <w:r w:rsidRPr="007E7350">
        <w:rPr>
          <w:rFonts w:cs="Arial"/>
          <w:sz w:val="22"/>
          <w:szCs w:val="22"/>
        </w:rPr>
        <w:t xml:space="preserve">Der bevollmächtigte Vertreter ist berechtigt, für die Bietergemeinschaft alle rechtlich erheblichen Erklärungen abzugeben und </w:t>
      </w:r>
      <w:proofErr w:type="gramStart"/>
      <w:r w:rsidRPr="007E7350">
        <w:rPr>
          <w:rFonts w:cs="Arial"/>
          <w:sz w:val="22"/>
          <w:szCs w:val="22"/>
        </w:rPr>
        <w:t>entgegen zu nehmen</w:t>
      </w:r>
      <w:proofErr w:type="gramEnd"/>
      <w:r w:rsidRPr="007E7350">
        <w:rPr>
          <w:rFonts w:cs="Arial"/>
          <w:sz w:val="22"/>
          <w:szCs w:val="22"/>
        </w:rPr>
        <w:t xml:space="preserve">. Insbesondere ist er berechtigt, Zahlungen an die Bietergemeinschaft mit Erfüllungswirkung anzunehmen. Wir erklären, dass wir im Auftragsfall eine Arbeitsgemeinschaft bilden und für alle Verbindlichkeiten dieser Arbeitsgemeinschaft gesamtschuldnerisch haften werden. </w:t>
      </w:r>
    </w:p>
    <w:p w14:paraId="14D55820" w14:textId="77777777" w:rsidR="00506209" w:rsidRPr="007E7350" w:rsidRDefault="00506209" w:rsidP="00D02E47">
      <w:pPr>
        <w:spacing w:line="300" w:lineRule="atLeast"/>
        <w:rPr>
          <w:rFonts w:cs="Arial"/>
          <w:sz w:val="22"/>
          <w:szCs w:val="22"/>
        </w:rPr>
      </w:pPr>
    </w:p>
    <w:p w14:paraId="57A26DBC" w14:textId="6FA47D98" w:rsidR="00D02E47" w:rsidRPr="007E7350" w:rsidRDefault="00651792" w:rsidP="00D02E47">
      <w:pPr>
        <w:tabs>
          <w:tab w:val="left" w:pos="1990"/>
        </w:tabs>
        <w:spacing w:line="300" w:lineRule="atLeast"/>
        <w:rPr>
          <w:rFonts w:cs="Arial"/>
          <w:sz w:val="22"/>
          <w:szCs w:val="22"/>
        </w:rPr>
      </w:pP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3DA20658" wp14:editId="17D8453C">
                <wp:simplePos x="0" y="0"/>
                <wp:positionH relativeFrom="margin">
                  <wp:posOffset>3052445</wp:posOffset>
                </wp:positionH>
                <wp:positionV relativeFrom="paragraph">
                  <wp:posOffset>1642745</wp:posOffset>
                </wp:positionV>
                <wp:extent cx="1181100" cy="314325"/>
                <wp:effectExtent l="0" t="0" r="19050" b="28575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84C70" w14:textId="77777777" w:rsidR="00651792" w:rsidRPr="00651792" w:rsidRDefault="00651792" w:rsidP="0065179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51792">
                              <w:rPr>
                                <w:sz w:val="20"/>
                                <w:szCs w:val="20"/>
                              </w:rPr>
                              <w:t xml:space="preserve">Ort, Datum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20658" id="Textfeld 4" o:spid="_x0000_s1030" type="#_x0000_t202" style="position:absolute;left:0;text-align:left;margin-left:240.35pt;margin-top:129.35pt;width:93pt;height:24.75pt;z-index:2517504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">
                <v:textbox>
                  <w:txbxContent>
                    <w:p w14:paraId="7BB84C70" w14:textId="77777777" w:rsidR="00651792" w:rsidRPr="00651792" w:rsidRDefault="00651792" w:rsidP="00651792">
                      <w:pPr>
                        <w:rPr>
                          <w:sz w:val="20"/>
                          <w:szCs w:val="20"/>
                        </w:rPr>
                      </w:pPr>
                      <w:r w:rsidRPr="00651792">
                        <w:rPr>
                          <w:sz w:val="20"/>
                          <w:szCs w:val="20"/>
                        </w:rPr>
                        <w:t xml:space="preserve">Ort, Datum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51424" behindDoc="0" locked="0" layoutInCell="1" allowOverlap="1" wp14:anchorId="4EDDC363" wp14:editId="0BE629A5">
                <wp:simplePos x="0" y="0"/>
                <wp:positionH relativeFrom="margin">
                  <wp:posOffset>4443095</wp:posOffset>
                </wp:positionH>
                <wp:positionV relativeFrom="paragraph">
                  <wp:posOffset>1646555</wp:posOffset>
                </wp:positionV>
                <wp:extent cx="1181100" cy="981075"/>
                <wp:effectExtent l="0" t="0" r="19050" b="28575"/>
                <wp:wrapSquare wrapText="bothSides"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D3AB7" w14:textId="77777777" w:rsidR="00651792" w:rsidRDefault="00651792" w:rsidP="00651792">
                            <w:pPr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Name/n der vertr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e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tungsberechtigten Person/en, die die Er-</w:t>
                            </w:r>
                          </w:p>
                          <w:p w14:paraId="75E26A86" w14:textId="77777777" w:rsidR="00651792" w:rsidRDefault="00651792" w:rsidP="00651792">
                            <w:proofErr w:type="spellStart"/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klärung</w:t>
                            </w:r>
                            <w:proofErr w:type="spellEnd"/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in eigener Verantwortung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abgibt/abgeben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DC363" id="Textfeld 5" o:spid="_x0000_s1031" type="#_x0000_t202" style="position:absolute;left:0;text-align:left;margin-left:349.85pt;margin-top:129.65pt;width:93pt;height:77.25pt;z-index:251751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">
                <v:textbox>
                  <w:txbxContent>
                    <w:p w14:paraId="479D3AB7" w14:textId="77777777" w:rsidR="00651792" w:rsidRDefault="00651792" w:rsidP="00651792">
                      <w:pPr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Name/n der vertr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>e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tungsberechtigten Person/en, die die Er-</w:t>
                      </w:r>
                    </w:p>
                    <w:p w14:paraId="75E26A86" w14:textId="77777777" w:rsidR="00651792" w:rsidRDefault="00651792" w:rsidP="00651792"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klärung in eigener Verantwortung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 xml:space="preserve"> 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abgibt/abgeben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B2433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5EC4E57F" wp14:editId="0477766F">
                <wp:simplePos x="0" y="0"/>
                <wp:positionH relativeFrom="column">
                  <wp:posOffset>4444365</wp:posOffset>
                </wp:positionH>
                <wp:positionV relativeFrom="paragraph">
                  <wp:posOffset>1102936</wp:posOffset>
                </wp:positionV>
                <wp:extent cx="1289050" cy="332740"/>
                <wp:effectExtent l="0" t="0" r="25400" b="10160"/>
                <wp:wrapSquare wrapText="bothSides"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185904516"/>
                              <w:showingPlcHdr/>
                            </w:sdtPr>
                            <w:sdtEndPr/>
                            <w:sdtContent>
                              <w:p w14:paraId="3324451E" w14:textId="77777777" w:rsidR="00651792" w:rsidRDefault="00651792" w:rsidP="00651792">
                                <w:r w:rsidRPr="00651792">
                                  <w:rPr>
                                    <w:rStyle w:val="Platzhaltertext"/>
                                    <w:sz w:val="16"/>
                                    <w:szCs w:val="16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76E32ABA" w14:textId="77777777" w:rsidR="002B2433" w:rsidRDefault="002B2433" w:rsidP="002B243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4E57F" id="_x0000_s1032" type="#_x0000_t202" style="position:absolute;left:0;text-align:left;margin-left:349.95pt;margin-top:86.85pt;width:101.5pt;height:26.2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">
                <v:textbox>
                  <w:txbxContent>
                    <w:sdt>
                      <w:sdtPr>
                        <w:id w:val="-1185904516"/>
                        <w:showingPlcHdr/>
                      </w:sdtPr>
                      <w:sdtContent>
                        <w:p w14:paraId="3324451E" w14:textId="77777777" w:rsidR="00651792" w:rsidRDefault="00651792" w:rsidP="00651792">
                          <w:r w:rsidRPr="00651792">
                            <w:rPr>
                              <w:rStyle w:val="Platzhaltertext"/>
                              <w:sz w:val="16"/>
                              <w:szCs w:val="16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76E32ABA" w14:textId="77777777" w:rsidR="002B2433" w:rsidRDefault="002B2433" w:rsidP="002B2433"/>
                  </w:txbxContent>
                </v:textbox>
                <w10:wrap type="square"/>
              </v:shape>
            </w:pict>
          </mc:Fallback>
        </mc:AlternateContent>
      </w:r>
      <w:r w:rsidR="00D02E47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4D82FD5" wp14:editId="76074255">
                <wp:simplePos x="0" y="0"/>
                <wp:positionH relativeFrom="column">
                  <wp:posOffset>3017265</wp:posOffset>
                </wp:positionH>
                <wp:positionV relativeFrom="paragraph">
                  <wp:posOffset>324714</wp:posOffset>
                </wp:positionV>
                <wp:extent cx="2724150" cy="609600"/>
                <wp:effectExtent l="0" t="0" r="19050" b="19050"/>
                <wp:wrapSquare wrapText="bothSides"/>
                <wp:docPr id="2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610124421"/>
                              <w:showingPlcHdr/>
                            </w:sdtPr>
                            <w:sdtEndPr/>
                            <w:sdtContent>
                              <w:p w14:paraId="760F3BC7" w14:textId="77777777" w:rsidR="00651792" w:rsidRDefault="00651792" w:rsidP="00651792">
                                <w:r w:rsidRPr="000568B2">
                                  <w:rPr>
                                    <w:rStyle w:val="Platzhaltertext"/>
                                    <w:sz w:val="22"/>
                                    <w:szCs w:val="22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6AF4E348" w14:textId="77777777" w:rsidR="00D02E47" w:rsidRDefault="00D02E47" w:rsidP="00D02E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82FD5" id="_x0000_s1033" type="#_x0000_t202" style="position:absolute;left:0;text-align:left;margin-left:237.6pt;margin-top:25.55pt;width:214.5pt;height:48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">
                <v:textbox>
                  <w:txbxContent>
                    <w:sdt>
                      <w:sdtPr>
                        <w:id w:val="-610124421"/>
                        <w:showingPlcHdr/>
                      </w:sdtPr>
                      <w:sdtContent>
                        <w:p w14:paraId="760F3BC7" w14:textId="77777777" w:rsidR="00651792" w:rsidRDefault="00651792" w:rsidP="00651792">
                          <w:r w:rsidRPr="000568B2">
                            <w:rPr>
                              <w:rStyle w:val="Platzhaltertext"/>
                              <w:sz w:val="22"/>
                              <w:szCs w:val="22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6AF4E348" w14:textId="77777777" w:rsidR="00D02E47" w:rsidRDefault="00D02E47" w:rsidP="00D02E47"/>
                  </w:txbxContent>
                </v:textbox>
                <w10:wrap type="square"/>
              </v:shape>
            </w:pict>
          </mc:Fallback>
        </mc:AlternateContent>
      </w:r>
      <w:r w:rsidR="00D02E47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A2BE0D2" wp14:editId="0F88B80F">
                <wp:simplePos x="0" y="0"/>
                <wp:positionH relativeFrom="column">
                  <wp:posOffset>3018540</wp:posOffset>
                </wp:positionH>
                <wp:positionV relativeFrom="paragraph">
                  <wp:posOffset>12962</wp:posOffset>
                </wp:positionV>
                <wp:extent cx="2724150" cy="313055"/>
                <wp:effectExtent l="0" t="0" r="19050" b="10795"/>
                <wp:wrapNone/>
                <wp:docPr id="1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3130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59EB1" w14:textId="77777777" w:rsidR="00D02E47" w:rsidRDefault="00D02E47" w:rsidP="00D02E47">
                            <w:pPr>
                              <w:jc w:val="left"/>
                            </w:pPr>
                            <w:r>
                              <w:t>Name und Adresse von Mitglied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BE0D2" id="Rectangle 12" o:spid="_x0000_s1034" style="position:absolute;left:0;text-align:left;margin-left:237.7pt;margin-top:1pt;width:214.5pt;height:24.6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" fillcolor="silver" strokeweight="1pt">
                <v:textbox>
                  <w:txbxContent>
                    <w:p w14:paraId="1D059EB1" w14:textId="77777777" w:rsidR="00D02E47" w:rsidRDefault="00D02E47" w:rsidP="00D02E47">
                      <w:pPr>
                        <w:jc w:val="left"/>
                      </w:pPr>
                      <w:r>
                        <w:t>Name und Adresse von Mitglied 2</w:t>
                      </w:r>
                    </w:p>
                  </w:txbxContent>
                </v:textbox>
              </v:rect>
            </w:pict>
          </mc:Fallback>
        </mc:AlternateContent>
      </w:r>
      <w:r w:rsidR="00D02E47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5182960" wp14:editId="0B09D0A0">
                <wp:simplePos x="0" y="0"/>
                <wp:positionH relativeFrom="column">
                  <wp:posOffset>373</wp:posOffset>
                </wp:positionH>
                <wp:positionV relativeFrom="paragraph">
                  <wp:posOffset>11765</wp:posOffset>
                </wp:positionV>
                <wp:extent cx="2724150" cy="313055"/>
                <wp:effectExtent l="0" t="0" r="19050" b="10795"/>
                <wp:wrapNone/>
                <wp:docPr id="1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3130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E680F" w14:textId="77777777" w:rsidR="00D02E47" w:rsidRDefault="00D02E47" w:rsidP="00D02E47">
                            <w:pPr>
                              <w:jc w:val="left"/>
                            </w:pPr>
                            <w:r>
                              <w:t>Name und Adresse von Mitglied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82960" id="_x0000_s1035" style="position:absolute;left:0;text-align:left;margin-left:.05pt;margin-top:.95pt;width:214.5pt;height:24.6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" fillcolor="silver" strokeweight="1pt">
                <v:textbox>
                  <w:txbxContent>
                    <w:p w14:paraId="1E9E680F" w14:textId="77777777" w:rsidR="00D02E47" w:rsidRDefault="00D02E47" w:rsidP="00D02E47">
                      <w:pPr>
                        <w:jc w:val="left"/>
                      </w:pPr>
                      <w:r>
                        <w:t>Name und Adresse von Mitglied 1</w:t>
                      </w:r>
                    </w:p>
                  </w:txbxContent>
                </v:textbox>
              </v:rect>
            </w:pict>
          </mc:Fallback>
        </mc:AlternateContent>
      </w:r>
      <w:r w:rsidR="00D02E47" w:rsidRPr="007E7350">
        <w:rPr>
          <w:rFonts w:cs="Arial"/>
          <w:sz w:val="22"/>
          <w:szCs w:val="22"/>
        </w:rPr>
        <w:tab/>
      </w:r>
    </w:p>
    <w:p w14:paraId="57E162DB" w14:textId="384FBE71" w:rsidR="00651792" w:rsidRPr="007E7350" w:rsidRDefault="00651792" w:rsidP="00651792">
      <w:pPr>
        <w:spacing w:line="300" w:lineRule="atLeast"/>
        <w:ind w:left="2124" w:right="-144" w:firstLine="708"/>
        <w:rPr>
          <w:rFonts w:cs="Arial"/>
          <w:sz w:val="16"/>
          <w:szCs w:val="16"/>
        </w:rPr>
      </w:pPr>
      <w:r w:rsidRPr="007E7350">
        <w:rPr>
          <w:rFonts w:cs="Arial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64EA2C56" wp14:editId="386D742F">
                <wp:simplePos x="0" y="0"/>
                <wp:positionH relativeFrom="margin">
                  <wp:posOffset>1490345</wp:posOffset>
                </wp:positionH>
                <wp:positionV relativeFrom="paragraph">
                  <wp:posOffset>1377950</wp:posOffset>
                </wp:positionV>
                <wp:extent cx="1181100" cy="981075"/>
                <wp:effectExtent l="0" t="0" r="19050" b="28575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4FB44C" w14:textId="52746A57" w:rsidR="00651792" w:rsidRDefault="00651792" w:rsidP="00651792">
                            <w:pPr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Name/n der vertr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e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tungsberechtigten Person/en, die die Er-</w:t>
                            </w:r>
                          </w:p>
                          <w:p w14:paraId="64987E0C" w14:textId="34E43505" w:rsidR="00651792" w:rsidRDefault="00651792" w:rsidP="00651792">
                            <w:proofErr w:type="spellStart"/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klärung</w:t>
                            </w:r>
                            <w:proofErr w:type="spellEnd"/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in eigener Verantwortung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abgibt/abgeben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A2C56" id="Textfeld 3" o:spid="_x0000_s1036" type="#_x0000_t202" style="position:absolute;left:0;text-align:left;margin-left:117.35pt;margin-top:108.5pt;width:93pt;height:77.25pt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">
                <v:textbox>
                  <w:txbxContent>
                    <w:p w14:paraId="3D4FB44C" w14:textId="52746A57" w:rsidR="00651792" w:rsidRDefault="00651792" w:rsidP="00651792">
                      <w:pPr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Name/n der vertr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>e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tungsberechtigten Person/en, die die Er-</w:t>
                      </w:r>
                    </w:p>
                    <w:p w14:paraId="64987E0C" w14:textId="34E43505" w:rsidR="00651792" w:rsidRDefault="00651792" w:rsidP="00651792"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klärung in eigener Verantwortung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 xml:space="preserve"> 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abgibt/abgeben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E7350">
        <w:rPr>
          <w:rFonts w:cs="Arial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5D334472" wp14:editId="5A0EF14F">
                <wp:simplePos x="0" y="0"/>
                <wp:positionH relativeFrom="margin">
                  <wp:posOffset>99695</wp:posOffset>
                </wp:positionH>
                <wp:positionV relativeFrom="paragraph">
                  <wp:posOffset>1374140</wp:posOffset>
                </wp:positionV>
                <wp:extent cx="1181100" cy="314325"/>
                <wp:effectExtent l="0" t="0" r="19050" b="28575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195E5B" w14:textId="72C696FF" w:rsidR="00651792" w:rsidRPr="00651792" w:rsidRDefault="0065179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51792">
                              <w:rPr>
                                <w:sz w:val="20"/>
                                <w:szCs w:val="20"/>
                              </w:rPr>
                              <w:t xml:space="preserve">Ort, Datum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34472" id="_x0000_s1037" type="#_x0000_t202" style="position:absolute;left:0;text-align:left;margin-left:7.85pt;margin-top:108.2pt;width:93pt;height:24.75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">
                <v:textbox>
                  <w:txbxContent>
                    <w:p w14:paraId="48195E5B" w14:textId="72C696FF" w:rsidR="00651792" w:rsidRPr="00651792" w:rsidRDefault="00651792">
                      <w:pPr>
                        <w:rPr>
                          <w:sz w:val="20"/>
                          <w:szCs w:val="20"/>
                        </w:rPr>
                      </w:pPr>
                      <w:r w:rsidRPr="00651792">
                        <w:rPr>
                          <w:sz w:val="20"/>
                          <w:szCs w:val="20"/>
                        </w:rPr>
                        <w:t xml:space="preserve">Ort, Datum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B2433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5DBEE961" wp14:editId="0A4C536C">
                <wp:simplePos x="0" y="0"/>
                <wp:positionH relativeFrom="column">
                  <wp:posOffset>3016067</wp:posOffset>
                </wp:positionH>
                <wp:positionV relativeFrom="paragraph">
                  <wp:posOffset>902085</wp:posOffset>
                </wp:positionV>
                <wp:extent cx="1289050" cy="332740"/>
                <wp:effectExtent l="0" t="0" r="25400" b="10160"/>
                <wp:wrapSquare wrapText="bothSides"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2040546078"/>
                              <w:showingPlcHdr/>
                            </w:sdtPr>
                            <w:sdtEndPr/>
                            <w:sdtContent>
                              <w:p w14:paraId="16CB7301" w14:textId="77777777" w:rsidR="00651792" w:rsidRDefault="00651792" w:rsidP="00651792">
                                <w:r w:rsidRPr="00651792">
                                  <w:rPr>
                                    <w:rStyle w:val="Platzhaltertext"/>
                                    <w:sz w:val="16"/>
                                    <w:szCs w:val="16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3E8392D2" w14:textId="77777777" w:rsidR="002B2433" w:rsidRDefault="002B2433" w:rsidP="002B243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EE961" id="_x0000_s1038" type="#_x0000_t202" style="position:absolute;left:0;text-align:left;margin-left:237.5pt;margin-top:71.05pt;width:101.5pt;height:26.2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">
                <v:textbox>
                  <w:txbxContent>
                    <w:sdt>
                      <w:sdtPr>
                        <w:id w:val="2040546078"/>
                        <w:showingPlcHdr/>
                      </w:sdtPr>
                      <w:sdtContent>
                        <w:p w14:paraId="16CB7301" w14:textId="77777777" w:rsidR="00651792" w:rsidRDefault="00651792" w:rsidP="00651792">
                          <w:r w:rsidRPr="00651792">
                            <w:rPr>
                              <w:rStyle w:val="Platzhaltertext"/>
                              <w:sz w:val="16"/>
                              <w:szCs w:val="16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3E8392D2" w14:textId="77777777" w:rsidR="002B2433" w:rsidRDefault="002B2433" w:rsidP="002B2433"/>
                  </w:txbxContent>
                </v:textbox>
                <w10:wrap type="square"/>
              </v:shape>
            </w:pict>
          </mc:Fallback>
        </mc:AlternateContent>
      </w:r>
      <w:r w:rsidR="002B2433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A9B820B" wp14:editId="2D29030B">
                <wp:simplePos x="0" y="0"/>
                <wp:positionH relativeFrom="column">
                  <wp:posOffset>1428750</wp:posOffset>
                </wp:positionH>
                <wp:positionV relativeFrom="paragraph">
                  <wp:posOffset>908685</wp:posOffset>
                </wp:positionV>
                <wp:extent cx="1289050" cy="332740"/>
                <wp:effectExtent l="0" t="0" r="25400" b="10160"/>
                <wp:wrapSquare wrapText="bothSides"/>
                <wp:docPr id="2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468197383"/>
                              <w:showingPlcHdr/>
                            </w:sdtPr>
                            <w:sdtEndPr/>
                            <w:sdtContent>
                              <w:p w14:paraId="1CC1E876" w14:textId="77777777" w:rsidR="00651792" w:rsidRDefault="00651792" w:rsidP="00651792">
                                <w:r w:rsidRPr="00651792">
                                  <w:rPr>
                                    <w:rStyle w:val="Platzhaltertext"/>
                                    <w:sz w:val="16"/>
                                    <w:szCs w:val="16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320DCB14" w14:textId="77777777" w:rsidR="002B2433" w:rsidRDefault="002B2433" w:rsidP="002B243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B820B" id="_x0000_s1039" type="#_x0000_t202" style="position:absolute;left:0;text-align:left;margin-left:112.5pt;margin-top:71.55pt;width:101.5pt;height:26.2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">
                <v:textbox>
                  <w:txbxContent>
                    <w:sdt>
                      <w:sdtPr>
                        <w:id w:val="-1468197383"/>
                        <w:showingPlcHdr/>
                      </w:sdtPr>
                      <w:sdtContent>
                        <w:p w14:paraId="1CC1E876" w14:textId="77777777" w:rsidR="00651792" w:rsidRDefault="00651792" w:rsidP="00651792">
                          <w:r w:rsidRPr="00651792">
                            <w:rPr>
                              <w:rStyle w:val="Platzhaltertext"/>
                              <w:sz w:val="16"/>
                              <w:szCs w:val="16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320DCB14" w14:textId="77777777" w:rsidR="002B2433" w:rsidRDefault="002B2433" w:rsidP="002B2433"/>
                  </w:txbxContent>
                </v:textbox>
                <w10:wrap type="square"/>
              </v:shape>
            </w:pict>
          </mc:Fallback>
        </mc:AlternateContent>
      </w:r>
      <w:r w:rsidR="002B2433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1CF88585" wp14:editId="1966884D">
                <wp:simplePos x="0" y="0"/>
                <wp:positionH relativeFrom="column">
                  <wp:posOffset>7620</wp:posOffset>
                </wp:positionH>
                <wp:positionV relativeFrom="paragraph">
                  <wp:posOffset>911860</wp:posOffset>
                </wp:positionV>
                <wp:extent cx="1289050" cy="332740"/>
                <wp:effectExtent l="0" t="0" r="25400" b="10160"/>
                <wp:wrapSquare wrapText="bothSides"/>
                <wp:docPr id="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480523477"/>
                              <w:showingPlcHdr/>
                            </w:sdtPr>
                            <w:sdtEndPr/>
                            <w:sdtContent>
                              <w:p w14:paraId="12BC81E1" w14:textId="77777777" w:rsidR="00651792" w:rsidRDefault="00651792" w:rsidP="00651792">
                                <w:r w:rsidRPr="00651792">
                                  <w:rPr>
                                    <w:rStyle w:val="Platzhaltertext"/>
                                    <w:sz w:val="16"/>
                                    <w:szCs w:val="16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395D6542" w14:textId="77777777" w:rsidR="00D02E47" w:rsidRDefault="00D02E47" w:rsidP="00D02E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88585" id="_x0000_s1040" type="#_x0000_t202" style="position:absolute;left:0;text-align:left;margin-left:.6pt;margin-top:71.8pt;width:101.5pt;height:26.2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">
                <v:textbox>
                  <w:txbxContent>
                    <w:sdt>
                      <w:sdtPr>
                        <w:id w:val="-1480523477"/>
                        <w:showingPlcHdr/>
                      </w:sdtPr>
                      <w:sdtContent>
                        <w:p w14:paraId="12BC81E1" w14:textId="77777777" w:rsidR="00651792" w:rsidRDefault="00651792" w:rsidP="00651792">
                          <w:r w:rsidRPr="00651792">
                            <w:rPr>
                              <w:rStyle w:val="Platzhaltertext"/>
                              <w:sz w:val="16"/>
                              <w:szCs w:val="16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395D6542" w14:textId="77777777" w:rsidR="00D02E47" w:rsidRDefault="00D02E47" w:rsidP="00D02E47"/>
                  </w:txbxContent>
                </v:textbox>
                <w10:wrap type="square"/>
              </v:shape>
            </w:pict>
          </mc:Fallback>
        </mc:AlternateContent>
      </w:r>
      <w:r w:rsidR="00D02E47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39808" behindDoc="0" locked="0" layoutInCell="1" allowOverlap="1" wp14:anchorId="44CC89EF" wp14:editId="0D87BA82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2724150" cy="609600"/>
                <wp:effectExtent l="0" t="0" r="19050" b="19050"/>
                <wp:wrapSquare wrapText="bothSides"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251944539"/>
                              <w:showingPlcHdr/>
                            </w:sdtPr>
                            <w:sdtEndPr/>
                            <w:sdtContent>
                              <w:p w14:paraId="0AB048A8" w14:textId="77777777" w:rsidR="00651792" w:rsidRDefault="00651792" w:rsidP="00651792">
                                <w:r w:rsidRPr="000568B2">
                                  <w:rPr>
                                    <w:rStyle w:val="Platzhaltertext"/>
                                    <w:sz w:val="22"/>
                                    <w:szCs w:val="22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2BEC1364" w14:textId="77777777" w:rsidR="00D02E47" w:rsidRDefault="00D02E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C89EF" id="_x0000_s1041" type="#_x0000_t202" style="position:absolute;left:0;text-align:left;margin-left:0;margin-top:10.25pt;width:214.5pt;height:48pt;z-index:251639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">
                <v:textbox>
                  <w:txbxContent>
                    <w:sdt>
                      <w:sdtPr>
                        <w:id w:val="251944539"/>
                        <w:showingPlcHdr/>
                      </w:sdtPr>
                      <w:sdtContent>
                        <w:p w14:paraId="0AB048A8" w14:textId="77777777" w:rsidR="00651792" w:rsidRDefault="00651792" w:rsidP="00651792">
                          <w:r w:rsidRPr="000568B2">
                            <w:rPr>
                              <w:rStyle w:val="Platzhaltertext"/>
                              <w:sz w:val="22"/>
                              <w:szCs w:val="22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2BEC1364" w14:textId="77777777" w:rsidR="00D02E47" w:rsidRDefault="00D02E47"/>
                  </w:txbxContent>
                </v:textbox>
                <w10:wrap type="square"/>
              </v:shape>
            </w:pict>
          </mc:Fallback>
        </mc:AlternateContent>
      </w:r>
    </w:p>
    <w:p w14:paraId="2D99D7CD" w14:textId="5432D485" w:rsidR="002B2433" w:rsidRPr="007E7350" w:rsidRDefault="002B2433" w:rsidP="00651792">
      <w:pPr>
        <w:spacing w:line="240" w:lineRule="auto"/>
        <w:rPr>
          <w:rFonts w:cs="Arial"/>
          <w:sz w:val="16"/>
          <w:szCs w:val="16"/>
        </w:rPr>
      </w:pPr>
      <w:r w:rsidRPr="007E7350">
        <w:rPr>
          <w:rFonts w:cs="Arial"/>
          <w:sz w:val="16"/>
          <w:szCs w:val="16"/>
        </w:rPr>
        <w:tab/>
      </w:r>
      <w:r w:rsidRPr="007E7350">
        <w:rPr>
          <w:rFonts w:cs="Arial"/>
          <w:sz w:val="16"/>
          <w:szCs w:val="16"/>
        </w:rPr>
        <w:tab/>
      </w:r>
      <w:r w:rsidRPr="007E7350">
        <w:rPr>
          <w:rFonts w:cs="Arial"/>
          <w:sz w:val="16"/>
          <w:szCs w:val="16"/>
        </w:rPr>
        <w:tab/>
      </w:r>
      <w:r w:rsidRPr="007E7350">
        <w:rPr>
          <w:rFonts w:cs="Arial"/>
          <w:sz w:val="16"/>
          <w:szCs w:val="16"/>
        </w:rPr>
        <w:tab/>
      </w:r>
    </w:p>
    <w:p w14:paraId="01F8A4C6" w14:textId="3EE2E166" w:rsidR="00D02E47" w:rsidRPr="007E7350" w:rsidRDefault="00D02E47" w:rsidP="002B2433">
      <w:pPr>
        <w:spacing w:line="320" w:lineRule="exact"/>
        <w:rPr>
          <w:rFonts w:cs="Arial"/>
          <w:sz w:val="22"/>
          <w:szCs w:val="22"/>
        </w:rPr>
      </w:pPr>
    </w:p>
    <w:p w14:paraId="53985864" w14:textId="1683CD7F" w:rsidR="00651792" w:rsidRPr="007E7350" w:rsidRDefault="00651792" w:rsidP="002B2433">
      <w:pPr>
        <w:spacing w:line="320" w:lineRule="exact"/>
        <w:rPr>
          <w:rFonts w:cs="Arial"/>
          <w:sz w:val="22"/>
          <w:szCs w:val="22"/>
        </w:rPr>
      </w:pPr>
    </w:p>
    <w:p w14:paraId="3AD5F67A" w14:textId="03D21154" w:rsidR="002B2433" w:rsidRPr="007E7350" w:rsidRDefault="00651792" w:rsidP="002B2433">
      <w:pPr>
        <w:spacing w:line="320" w:lineRule="exact"/>
        <w:rPr>
          <w:rFonts w:cs="Arial"/>
          <w:sz w:val="22"/>
          <w:szCs w:val="22"/>
        </w:rPr>
      </w:pP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620FD762" wp14:editId="2CEF744C">
                <wp:simplePos x="0" y="0"/>
                <wp:positionH relativeFrom="margin">
                  <wp:align>right</wp:align>
                </wp:positionH>
                <wp:positionV relativeFrom="paragraph">
                  <wp:posOffset>1071245</wp:posOffset>
                </wp:positionV>
                <wp:extent cx="1289050" cy="332740"/>
                <wp:effectExtent l="0" t="0" r="25400" b="10160"/>
                <wp:wrapSquare wrapText="bothSides"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-723442521"/>
                              <w:showingPlcHdr/>
                            </w:sdtPr>
                            <w:sdtEndPr/>
                            <w:sdtContent>
                              <w:p w14:paraId="2DD49E8F" w14:textId="77777777" w:rsidR="00651792" w:rsidRPr="000568B2" w:rsidRDefault="00651792" w:rsidP="00651792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568B2">
                                  <w:rPr>
                                    <w:rStyle w:val="Platzhaltertext"/>
                                    <w:sz w:val="14"/>
                                    <w:szCs w:val="14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50D39E94" w14:textId="77777777" w:rsidR="00651792" w:rsidRPr="000568B2" w:rsidRDefault="00651792" w:rsidP="0065179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FD762" id="_x0000_s1042" type="#_x0000_t202" style="position:absolute;left:0;text-align:left;margin-left:50.3pt;margin-top:84.35pt;width:101.5pt;height:26.2pt;z-index:2517657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">
                <v:textbox>
                  <w:txbxContent>
                    <w:sdt>
                      <w:sdtPr>
                        <w:rPr>
                          <w:sz w:val="22"/>
                          <w:szCs w:val="22"/>
                        </w:rPr>
                        <w:id w:val="-723442521"/>
                        <w:showingPlcHdr/>
                      </w:sdtPr>
                      <w:sdtContent>
                        <w:p w14:paraId="2DD49E8F" w14:textId="77777777" w:rsidR="00651792" w:rsidRPr="000568B2" w:rsidRDefault="00651792" w:rsidP="00651792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0568B2">
                            <w:rPr>
                              <w:rStyle w:val="Platzhaltertext"/>
                              <w:sz w:val="14"/>
                              <w:szCs w:val="14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50D39E94" w14:textId="77777777" w:rsidR="00651792" w:rsidRPr="000568B2" w:rsidRDefault="00651792" w:rsidP="00651792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F272A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6EE6FFCB" wp14:editId="16362197">
                <wp:simplePos x="0" y="0"/>
                <wp:positionH relativeFrom="column">
                  <wp:posOffset>-1905</wp:posOffset>
                </wp:positionH>
                <wp:positionV relativeFrom="paragraph">
                  <wp:posOffset>309880</wp:posOffset>
                </wp:positionV>
                <wp:extent cx="2718435" cy="609600"/>
                <wp:effectExtent l="0" t="0" r="24765" b="19050"/>
                <wp:wrapSquare wrapText="bothSides"/>
                <wp:docPr id="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843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820722972"/>
                              <w:showingPlcHdr/>
                            </w:sdtPr>
                            <w:sdtEndPr/>
                            <w:sdtContent>
                              <w:p w14:paraId="538EA4C5" w14:textId="77777777" w:rsidR="00651792" w:rsidRDefault="00651792" w:rsidP="00651792">
                                <w:r w:rsidRPr="000568B2">
                                  <w:rPr>
                                    <w:rStyle w:val="Platzhaltertext"/>
                                    <w:sz w:val="22"/>
                                    <w:szCs w:val="22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085EB76B" w14:textId="77777777" w:rsidR="002B2433" w:rsidRDefault="002B2433" w:rsidP="002B243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6FFCB" id="_x0000_s1043" type="#_x0000_t202" style="position:absolute;left:0;text-align:left;margin-left:-.15pt;margin-top:24.4pt;width:214.05pt;height:48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">
                <v:textbox>
                  <w:txbxContent>
                    <w:sdt>
                      <w:sdtPr>
                        <w:id w:val="-1820722972"/>
                        <w:showingPlcHdr/>
                      </w:sdtPr>
                      <w:sdtContent>
                        <w:p w14:paraId="538EA4C5" w14:textId="77777777" w:rsidR="00651792" w:rsidRDefault="00651792" w:rsidP="00651792">
                          <w:r w:rsidRPr="000568B2">
                            <w:rPr>
                              <w:rStyle w:val="Platzhaltertext"/>
                              <w:sz w:val="22"/>
                              <w:szCs w:val="22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085EB76B" w14:textId="77777777" w:rsidR="002B2433" w:rsidRDefault="002B2433" w:rsidP="002B2433"/>
                  </w:txbxContent>
                </v:textbox>
                <w10:wrap type="square"/>
              </v:shape>
            </w:pict>
          </mc:Fallback>
        </mc:AlternateContent>
      </w:r>
      <w:r w:rsidR="002B2433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02A75D90" wp14:editId="35B353A8">
                <wp:simplePos x="0" y="0"/>
                <wp:positionH relativeFrom="column">
                  <wp:posOffset>3004075</wp:posOffset>
                </wp:positionH>
                <wp:positionV relativeFrom="paragraph">
                  <wp:posOffset>323180</wp:posOffset>
                </wp:positionV>
                <wp:extent cx="2724150" cy="609600"/>
                <wp:effectExtent l="0" t="0" r="19050" b="19050"/>
                <wp:wrapSquare wrapText="bothSides"/>
                <wp:docPr id="19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18308536"/>
                              <w:showingPlcHdr/>
                            </w:sdtPr>
                            <w:sdtEndPr/>
                            <w:sdtContent>
                              <w:p w14:paraId="2D1638A2" w14:textId="77777777" w:rsidR="00651792" w:rsidRDefault="00651792" w:rsidP="00651792">
                                <w:r w:rsidRPr="00BD1DC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560BDF8C" w14:textId="77777777" w:rsidR="002B2433" w:rsidRDefault="002B2433" w:rsidP="002B243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75D90" id="_x0000_s1044" type="#_x0000_t202" style="position:absolute;left:0;text-align:left;margin-left:236.55pt;margin-top:25.45pt;width:214.5pt;height:48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">
                <v:textbox>
                  <w:txbxContent>
                    <w:sdt>
                      <w:sdtPr>
                        <w:id w:val="-118308536"/>
                        <w:showingPlcHdr/>
                      </w:sdtPr>
                      <w:sdtContent>
                        <w:p w14:paraId="2D1638A2" w14:textId="77777777" w:rsidR="00651792" w:rsidRDefault="00651792" w:rsidP="00651792">
                          <w:r w:rsidRPr="00BD1DC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560BDF8C" w14:textId="77777777" w:rsidR="002B2433" w:rsidRDefault="002B2433" w:rsidP="002B2433"/>
                  </w:txbxContent>
                </v:textbox>
                <w10:wrap type="square"/>
              </v:shape>
            </w:pict>
          </mc:Fallback>
        </mc:AlternateContent>
      </w:r>
      <w:r w:rsidR="002B2433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16847830" wp14:editId="3B9D178B">
                <wp:simplePos x="0" y="0"/>
                <wp:positionH relativeFrom="column">
                  <wp:posOffset>3009900</wp:posOffset>
                </wp:positionH>
                <wp:positionV relativeFrom="paragraph">
                  <wp:posOffset>10160</wp:posOffset>
                </wp:positionV>
                <wp:extent cx="2724150" cy="313055"/>
                <wp:effectExtent l="0" t="0" r="19050" b="10795"/>
                <wp:wrapNone/>
                <wp:docPr id="19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3130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E89CA" w14:textId="77777777" w:rsidR="002B2433" w:rsidRDefault="002B2433" w:rsidP="002B2433">
                            <w:pPr>
                              <w:jc w:val="left"/>
                            </w:pPr>
                            <w:r>
                              <w:t>Name und Adresse von Mitglied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47830" id="_x0000_s1045" style="position:absolute;left:0;text-align:left;margin-left:237pt;margin-top:.8pt;width:214.5pt;height:24.65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" fillcolor="silver" strokeweight="1pt">
                <v:textbox>
                  <w:txbxContent>
                    <w:p w14:paraId="2EFE89CA" w14:textId="77777777" w:rsidR="002B2433" w:rsidRDefault="002B2433" w:rsidP="002B2433">
                      <w:pPr>
                        <w:jc w:val="left"/>
                      </w:pPr>
                      <w:r>
                        <w:t>Name und Adresse von Mitglied 4</w:t>
                      </w:r>
                    </w:p>
                  </w:txbxContent>
                </v:textbox>
              </v:rect>
            </w:pict>
          </mc:Fallback>
        </mc:AlternateContent>
      </w:r>
      <w:r w:rsidR="002B2433"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6934DF29" wp14:editId="149CFC3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724150" cy="313055"/>
                <wp:effectExtent l="0" t="0" r="19050" b="10795"/>
                <wp:wrapNone/>
                <wp:docPr id="2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3130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4DA47" w14:textId="77777777" w:rsidR="002B2433" w:rsidRDefault="002B2433" w:rsidP="002B2433">
                            <w:pPr>
                              <w:jc w:val="left"/>
                            </w:pPr>
                            <w:r>
                              <w:t>Name und Adresse von Mitglied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4DF29" id="_x0000_s1046" style="position:absolute;left:0;text-align:left;margin-left:0;margin-top:-.05pt;width:214.5pt;height:24.65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" fillcolor="silver" strokeweight="1pt">
                <v:textbox>
                  <w:txbxContent>
                    <w:p w14:paraId="64B4DA47" w14:textId="77777777" w:rsidR="002B2433" w:rsidRDefault="002B2433" w:rsidP="002B2433">
                      <w:pPr>
                        <w:jc w:val="left"/>
                      </w:pPr>
                      <w:r>
                        <w:t>Name und Adresse von Mitglied 3</w:t>
                      </w:r>
                    </w:p>
                  </w:txbxContent>
                </v:textbox>
              </v:rect>
            </w:pict>
          </mc:Fallback>
        </mc:AlternateContent>
      </w:r>
    </w:p>
    <w:p w14:paraId="652CADBF" w14:textId="0495D9D2" w:rsidR="00CF272A" w:rsidRPr="007E7350" w:rsidRDefault="00651792" w:rsidP="002B2433">
      <w:pPr>
        <w:spacing w:line="320" w:lineRule="exact"/>
        <w:rPr>
          <w:rFonts w:cs="Arial"/>
          <w:sz w:val="22"/>
          <w:szCs w:val="22"/>
        </w:rPr>
      </w:pP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4A475B11" wp14:editId="67CA5D00">
                <wp:simplePos x="0" y="0"/>
                <wp:positionH relativeFrom="column">
                  <wp:posOffset>3023870</wp:posOffset>
                </wp:positionH>
                <wp:positionV relativeFrom="paragraph">
                  <wp:posOffset>820420</wp:posOffset>
                </wp:positionV>
                <wp:extent cx="1289050" cy="332740"/>
                <wp:effectExtent l="0" t="0" r="25400" b="10160"/>
                <wp:wrapSquare wrapText="bothSides"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402897837"/>
                              <w:showingPlcHdr/>
                            </w:sdtPr>
                            <w:sdtEndPr/>
                            <w:sdtContent>
                              <w:p w14:paraId="06688D16" w14:textId="77777777" w:rsidR="00651792" w:rsidRDefault="00651792" w:rsidP="00651792">
                                <w:r w:rsidRPr="000568B2">
                                  <w:rPr>
                                    <w:rStyle w:val="Platzhaltertext"/>
                                    <w:sz w:val="14"/>
                                    <w:szCs w:val="14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73F9347E" w14:textId="77777777" w:rsidR="00651792" w:rsidRDefault="00651792" w:rsidP="0065179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75B11" id="_x0000_s1047" type="#_x0000_t202" style="position:absolute;left:0;text-align:left;margin-left:238.1pt;margin-top:64.6pt;width:101.5pt;height:26.2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">
                <v:textbox>
                  <w:txbxContent>
                    <w:sdt>
                      <w:sdtPr>
                        <w:id w:val="-1402897837"/>
                        <w:showingPlcHdr/>
                      </w:sdtPr>
                      <w:sdtContent>
                        <w:p w14:paraId="06688D16" w14:textId="77777777" w:rsidR="00651792" w:rsidRDefault="00651792" w:rsidP="00651792">
                          <w:r w:rsidRPr="000568B2">
                            <w:rPr>
                              <w:rStyle w:val="Platzhaltertext"/>
                              <w:sz w:val="14"/>
                              <w:szCs w:val="14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73F9347E" w14:textId="77777777" w:rsidR="00651792" w:rsidRDefault="00651792" w:rsidP="00651792"/>
                  </w:txbxContent>
                </v:textbox>
                <w10:wrap type="square"/>
              </v:shape>
            </w:pict>
          </mc:Fallback>
        </mc:AlternateContent>
      </w: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06DDCBBA" wp14:editId="1AF49A66">
                <wp:simplePos x="0" y="0"/>
                <wp:positionH relativeFrom="column">
                  <wp:posOffset>1390650</wp:posOffset>
                </wp:positionH>
                <wp:positionV relativeFrom="paragraph">
                  <wp:posOffset>797560</wp:posOffset>
                </wp:positionV>
                <wp:extent cx="1289050" cy="332740"/>
                <wp:effectExtent l="0" t="0" r="25400" b="1016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574711569"/>
                              <w:showingPlcHdr/>
                            </w:sdtPr>
                            <w:sdtEndPr/>
                            <w:sdtContent>
                              <w:p w14:paraId="249CE121" w14:textId="77777777" w:rsidR="00651792" w:rsidRPr="000568B2" w:rsidRDefault="00651792" w:rsidP="00651792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568B2">
                                  <w:rPr>
                                    <w:rStyle w:val="Platzhaltertext"/>
                                    <w:sz w:val="14"/>
                                    <w:szCs w:val="14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317572A6" w14:textId="77777777" w:rsidR="00651792" w:rsidRPr="000568B2" w:rsidRDefault="00651792" w:rsidP="0065179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DCBBA" id="_x0000_s1048" type="#_x0000_t202" style="position:absolute;left:0;text-align:left;margin-left:109.5pt;margin-top:62.8pt;width:101.5pt;height:26.2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">
                <v:textbox>
                  <w:txbxContent>
                    <w:sdt>
                      <w:sdtPr>
                        <w:rPr>
                          <w:sz w:val="22"/>
                          <w:szCs w:val="22"/>
                        </w:rPr>
                        <w:id w:val="574711569"/>
                        <w:showingPlcHdr/>
                      </w:sdtPr>
                      <w:sdtContent>
                        <w:p w14:paraId="249CE121" w14:textId="77777777" w:rsidR="00651792" w:rsidRPr="000568B2" w:rsidRDefault="00651792" w:rsidP="00651792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0568B2">
                            <w:rPr>
                              <w:rStyle w:val="Platzhaltertext"/>
                              <w:sz w:val="14"/>
                              <w:szCs w:val="14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317572A6" w14:textId="77777777" w:rsidR="00651792" w:rsidRPr="000568B2" w:rsidRDefault="00651792" w:rsidP="00651792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0530AE1E" wp14:editId="34F40998">
                <wp:simplePos x="0" y="0"/>
                <wp:positionH relativeFrom="margin">
                  <wp:align>left</wp:align>
                </wp:positionH>
                <wp:positionV relativeFrom="paragraph">
                  <wp:posOffset>800735</wp:posOffset>
                </wp:positionV>
                <wp:extent cx="1289050" cy="332740"/>
                <wp:effectExtent l="0" t="0" r="25400" b="1016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2110844780"/>
                              <w:showingPlcHdr/>
                            </w:sdtPr>
                            <w:sdtEndPr/>
                            <w:sdtContent>
                              <w:p w14:paraId="3008094A" w14:textId="77777777" w:rsidR="00651792" w:rsidRDefault="00651792" w:rsidP="00651792">
                                <w:r w:rsidRPr="00651792">
                                  <w:rPr>
                                    <w:rStyle w:val="Platzhaltertext"/>
                                    <w:sz w:val="16"/>
                                    <w:szCs w:val="16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3F591D4C" w14:textId="77777777" w:rsidR="00651792" w:rsidRDefault="00651792" w:rsidP="0065179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0AE1E" id="_x0000_s1049" type="#_x0000_t202" style="position:absolute;left:0;text-align:left;margin-left:0;margin-top:63.05pt;width:101.5pt;height:26.2pt;z-index:2517596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">
                <v:textbox>
                  <w:txbxContent>
                    <w:sdt>
                      <w:sdtPr>
                        <w:id w:val="2110844780"/>
                        <w:showingPlcHdr/>
                      </w:sdtPr>
                      <w:sdtContent>
                        <w:p w14:paraId="3008094A" w14:textId="77777777" w:rsidR="00651792" w:rsidRDefault="00651792" w:rsidP="00651792">
                          <w:r w:rsidRPr="00651792">
                            <w:rPr>
                              <w:rStyle w:val="Platzhaltertext"/>
                              <w:sz w:val="16"/>
                              <w:szCs w:val="16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3F591D4C" w14:textId="77777777" w:rsidR="00651792" w:rsidRDefault="00651792" w:rsidP="00651792"/>
                  </w:txbxContent>
                </v:textbox>
                <w10:wrap type="square" anchorx="margin"/>
              </v:shape>
            </w:pict>
          </mc:Fallback>
        </mc:AlternateContent>
      </w:r>
    </w:p>
    <w:p w14:paraId="0B9DEBE7" w14:textId="2E473BFB" w:rsidR="00651792" w:rsidRPr="007E7350" w:rsidRDefault="00651792" w:rsidP="002B2433">
      <w:pPr>
        <w:spacing w:line="320" w:lineRule="exact"/>
        <w:rPr>
          <w:rFonts w:cs="Arial"/>
          <w:sz w:val="22"/>
          <w:szCs w:val="22"/>
        </w:rPr>
      </w:pP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00B97BA2" wp14:editId="71E8D80F">
                <wp:simplePos x="0" y="0"/>
                <wp:positionH relativeFrom="margin">
                  <wp:posOffset>1390650</wp:posOffset>
                </wp:positionH>
                <wp:positionV relativeFrom="paragraph">
                  <wp:posOffset>20320</wp:posOffset>
                </wp:positionV>
                <wp:extent cx="1181100" cy="981075"/>
                <wp:effectExtent l="0" t="0" r="19050" b="28575"/>
                <wp:wrapSquare wrapText="bothSides"/>
                <wp:docPr id="7" name="Textfeld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74A8A" w14:textId="77777777" w:rsidR="00651792" w:rsidRDefault="00651792" w:rsidP="00651792">
                            <w:pPr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Name/n der vertr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e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tungsberechtigten Person/en, die die Er-</w:t>
                            </w:r>
                          </w:p>
                          <w:p w14:paraId="66D36506" w14:textId="77777777" w:rsidR="00651792" w:rsidRDefault="00651792" w:rsidP="00651792">
                            <w:proofErr w:type="spellStart"/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klärung</w:t>
                            </w:r>
                            <w:proofErr w:type="spellEnd"/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in eigener Verantwortung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abgibt/abgeben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97BA2" id="Textfeld 7" o:spid="_x0000_s1050" type="#_x0000_t202" style="position:absolute;left:0;text-align:left;margin-left:109.5pt;margin-top:1.6pt;width:93pt;height:77.25pt;z-index:2517544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">
                <v:textbox>
                  <w:txbxContent>
                    <w:p w14:paraId="23574A8A" w14:textId="77777777" w:rsidR="00651792" w:rsidRDefault="00651792" w:rsidP="00651792">
                      <w:pPr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Name/n der vertr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>e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tungsberechtigten Person/en, die die Er-</w:t>
                      </w:r>
                    </w:p>
                    <w:p w14:paraId="66D36506" w14:textId="77777777" w:rsidR="00651792" w:rsidRDefault="00651792" w:rsidP="00651792"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klärung in eigener Verantwortung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 xml:space="preserve"> 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abgibt/abgeben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53472" behindDoc="0" locked="0" layoutInCell="1" allowOverlap="1" wp14:anchorId="26AF4999" wp14:editId="58A2A034">
                <wp:simplePos x="0" y="0"/>
                <wp:positionH relativeFrom="margin">
                  <wp:posOffset>0</wp:posOffset>
                </wp:positionH>
                <wp:positionV relativeFrom="paragraph">
                  <wp:posOffset>16510</wp:posOffset>
                </wp:positionV>
                <wp:extent cx="1181100" cy="314325"/>
                <wp:effectExtent l="0" t="0" r="19050" b="28575"/>
                <wp:wrapSquare wrapText="bothSides"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6DA73" w14:textId="77777777" w:rsidR="00651792" w:rsidRPr="00651792" w:rsidRDefault="00651792" w:rsidP="0065179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51792">
                              <w:rPr>
                                <w:sz w:val="20"/>
                                <w:szCs w:val="20"/>
                              </w:rPr>
                              <w:t xml:space="preserve">Ort, Datum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F4999" id="Textfeld 6" o:spid="_x0000_s1051" type="#_x0000_t202" style="position:absolute;left:0;text-align:left;margin-left:0;margin-top:1.3pt;width:93pt;height:24.75pt;z-index:251753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">
                <v:textbox>
                  <w:txbxContent>
                    <w:p w14:paraId="30E6DA73" w14:textId="77777777" w:rsidR="00651792" w:rsidRPr="00651792" w:rsidRDefault="00651792" w:rsidP="00651792">
                      <w:pPr>
                        <w:rPr>
                          <w:sz w:val="20"/>
                          <w:szCs w:val="20"/>
                        </w:rPr>
                      </w:pPr>
                      <w:r w:rsidRPr="00651792">
                        <w:rPr>
                          <w:sz w:val="20"/>
                          <w:szCs w:val="20"/>
                        </w:rPr>
                        <w:t xml:space="preserve">Ort, Datum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56544" behindDoc="0" locked="0" layoutInCell="1" allowOverlap="1" wp14:anchorId="502A6AEE" wp14:editId="30133246">
                <wp:simplePos x="0" y="0"/>
                <wp:positionH relativeFrom="margin">
                  <wp:posOffset>3117850</wp:posOffset>
                </wp:positionH>
                <wp:positionV relativeFrom="paragraph">
                  <wp:posOffset>60960</wp:posOffset>
                </wp:positionV>
                <wp:extent cx="1181100" cy="314325"/>
                <wp:effectExtent l="0" t="0" r="19050" b="28575"/>
                <wp:wrapSquare wrapText="bothSides"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E7B1CE" w14:textId="77777777" w:rsidR="00651792" w:rsidRPr="00651792" w:rsidRDefault="00651792" w:rsidP="0065179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51792">
                              <w:rPr>
                                <w:sz w:val="20"/>
                                <w:szCs w:val="20"/>
                              </w:rPr>
                              <w:t xml:space="preserve">Ort, Datum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A6AEE" id="Textfeld 8" o:spid="_x0000_s1052" type="#_x0000_t202" style="position:absolute;left:0;text-align:left;margin-left:245.5pt;margin-top:4.8pt;width:93pt;height:24.75pt;z-index:251756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">
                <v:textbox>
                  <w:txbxContent>
                    <w:p w14:paraId="22E7B1CE" w14:textId="77777777" w:rsidR="00651792" w:rsidRPr="00651792" w:rsidRDefault="00651792" w:rsidP="00651792">
                      <w:pPr>
                        <w:rPr>
                          <w:sz w:val="20"/>
                          <w:szCs w:val="20"/>
                        </w:rPr>
                      </w:pPr>
                      <w:r w:rsidRPr="00651792">
                        <w:rPr>
                          <w:sz w:val="20"/>
                          <w:szCs w:val="20"/>
                        </w:rPr>
                        <w:t xml:space="preserve">Ort, Datum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E7350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06193292" wp14:editId="36D8A3DD">
                <wp:simplePos x="0" y="0"/>
                <wp:positionH relativeFrom="margin">
                  <wp:posOffset>4508500</wp:posOffset>
                </wp:positionH>
                <wp:positionV relativeFrom="paragraph">
                  <wp:posOffset>64770</wp:posOffset>
                </wp:positionV>
                <wp:extent cx="1181100" cy="981075"/>
                <wp:effectExtent l="0" t="0" r="19050" b="28575"/>
                <wp:wrapSquare wrapText="bothSides"/>
                <wp:docPr id="9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CF20C" w14:textId="77777777" w:rsidR="00651792" w:rsidRDefault="00651792" w:rsidP="00651792">
                            <w:pPr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Name/n der vertr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e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tungsberechtigten Person/en, die die Er-</w:t>
                            </w:r>
                          </w:p>
                          <w:p w14:paraId="78FE7166" w14:textId="77777777" w:rsidR="00651792" w:rsidRDefault="00651792" w:rsidP="00651792">
                            <w:proofErr w:type="spellStart"/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klärung</w:t>
                            </w:r>
                            <w:proofErr w:type="spellEnd"/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in eigener Verantwortung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>abgibt/abgeben</w:t>
                            </w:r>
                            <w:r w:rsidRPr="00651792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93292" id="Textfeld 9" o:spid="_x0000_s1053" type="#_x0000_t202" style="position:absolute;left:0;text-align:left;margin-left:355pt;margin-top:5.1pt;width:93pt;height:77.25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">
                <v:textbox>
                  <w:txbxContent>
                    <w:p w14:paraId="2D9CF20C" w14:textId="77777777" w:rsidR="00651792" w:rsidRDefault="00651792" w:rsidP="00651792">
                      <w:pPr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Name/n der vertr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>e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tungsberechtigten Person/en, die die Er-</w:t>
                      </w:r>
                    </w:p>
                    <w:p w14:paraId="78FE7166" w14:textId="77777777" w:rsidR="00651792" w:rsidRDefault="00651792" w:rsidP="00651792"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klärung in eigener Verantwortung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 xml:space="preserve"> 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>abgibt/abgeben</w:t>
                      </w:r>
                      <w:r w:rsidRPr="00651792">
                        <w:rPr>
                          <w:rFonts w:cs="Arial"/>
                          <w:sz w:val="16"/>
                          <w:szCs w:val="16"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C6A1D62" w14:textId="5DF5F345" w:rsidR="00651792" w:rsidRPr="007E7350" w:rsidRDefault="00651792" w:rsidP="002B2433">
      <w:pPr>
        <w:spacing w:line="320" w:lineRule="exact"/>
        <w:rPr>
          <w:rFonts w:cs="Arial"/>
          <w:sz w:val="22"/>
          <w:szCs w:val="22"/>
        </w:rPr>
      </w:pPr>
    </w:p>
    <w:p w14:paraId="3F828086" w14:textId="0C896216" w:rsidR="00651792" w:rsidRPr="007E7350" w:rsidRDefault="00651792" w:rsidP="002B2433">
      <w:pPr>
        <w:spacing w:line="320" w:lineRule="exact"/>
        <w:rPr>
          <w:rFonts w:cs="Arial"/>
          <w:sz w:val="22"/>
          <w:szCs w:val="22"/>
        </w:rPr>
      </w:pPr>
    </w:p>
    <w:p w14:paraId="0D848B76" w14:textId="77777777" w:rsidR="00651792" w:rsidRPr="007E7350" w:rsidRDefault="00651792" w:rsidP="002B2433">
      <w:pPr>
        <w:spacing w:line="320" w:lineRule="exact"/>
        <w:rPr>
          <w:rFonts w:cs="Arial"/>
          <w:sz w:val="22"/>
          <w:szCs w:val="22"/>
        </w:rPr>
      </w:pPr>
    </w:p>
    <w:p w14:paraId="3050CA7E" w14:textId="77777777" w:rsidR="00651792" w:rsidRPr="007E7350" w:rsidRDefault="00651792" w:rsidP="002B2433">
      <w:pPr>
        <w:spacing w:line="320" w:lineRule="exact"/>
        <w:rPr>
          <w:rFonts w:cs="Arial"/>
          <w:sz w:val="22"/>
          <w:szCs w:val="22"/>
        </w:rPr>
      </w:pPr>
    </w:p>
    <w:p w14:paraId="717D3590" w14:textId="77777777" w:rsidR="00651792" w:rsidRPr="007E7350" w:rsidRDefault="00651792" w:rsidP="002B2433">
      <w:pPr>
        <w:spacing w:line="320" w:lineRule="exact"/>
        <w:rPr>
          <w:rFonts w:cs="Arial"/>
          <w:sz w:val="22"/>
          <w:szCs w:val="22"/>
        </w:rPr>
      </w:pPr>
    </w:p>
    <w:p w14:paraId="7E125C6A" w14:textId="48C85501" w:rsidR="00F02521" w:rsidRPr="00E932EA" w:rsidRDefault="00F02521" w:rsidP="002B2433">
      <w:pPr>
        <w:spacing w:line="320" w:lineRule="exact"/>
        <w:rPr>
          <w:rFonts w:cs="Arial"/>
          <w:sz w:val="20"/>
          <w:szCs w:val="20"/>
        </w:rPr>
      </w:pPr>
      <w:r w:rsidRPr="00E932EA">
        <w:rPr>
          <w:rFonts w:cs="Arial"/>
          <w:sz w:val="20"/>
          <w:szCs w:val="20"/>
        </w:rPr>
        <w:t>Für weitere Mitglieder einer Bietergemeinschaft ist das Formular entsprechend zu</w:t>
      </w:r>
      <w:r w:rsidR="00E932EA">
        <w:rPr>
          <w:rFonts w:cs="Arial"/>
          <w:sz w:val="20"/>
          <w:szCs w:val="20"/>
        </w:rPr>
        <w:t xml:space="preserve"> ergänzen</w:t>
      </w:r>
      <w:r w:rsidRPr="00E932EA">
        <w:rPr>
          <w:rFonts w:cs="Arial"/>
          <w:sz w:val="20"/>
          <w:szCs w:val="20"/>
        </w:rPr>
        <w:t>.</w:t>
      </w:r>
    </w:p>
    <w:sectPr w:rsidR="00F02521" w:rsidRPr="00E932EA" w:rsidSect="0030781A">
      <w:footerReference w:type="default" r:id="rId7"/>
      <w:headerReference w:type="first" r:id="rId8"/>
      <w:pgSz w:w="11906" w:h="16838" w:code="9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47187" w14:textId="77777777" w:rsidR="008255CD" w:rsidRDefault="008255CD" w:rsidP="00F02521">
      <w:r>
        <w:separator/>
      </w:r>
    </w:p>
  </w:endnote>
  <w:endnote w:type="continuationSeparator" w:id="0">
    <w:p w14:paraId="106FFAAC" w14:textId="77777777" w:rsidR="008255CD" w:rsidRDefault="008255CD" w:rsidP="00F0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6677" w14:textId="77777777" w:rsidR="00F02521" w:rsidRDefault="00F02521">
    <w:pPr>
      <w:pStyle w:val="Fuzeile"/>
    </w:pPr>
    <w:r>
      <w:tab/>
    </w:r>
    <w:r>
      <w:tab/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303493">
      <w:rPr>
        <w:rStyle w:val="Seitenzahl"/>
        <w:noProof/>
        <w:sz w:val="22"/>
      </w:rPr>
      <w:t>2</w:t>
    </w:r>
    <w:r>
      <w:rPr>
        <w:rStyle w:val="Seitenzah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8F1A0" w14:textId="77777777" w:rsidR="008255CD" w:rsidRDefault="008255CD" w:rsidP="00F02521">
      <w:r>
        <w:separator/>
      </w:r>
    </w:p>
  </w:footnote>
  <w:footnote w:type="continuationSeparator" w:id="0">
    <w:p w14:paraId="4EC4F9CC" w14:textId="77777777" w:rsidR="008255CD" w:rsidRDefault="008255CD" w:rsidP="00F02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9C15" w14:textId="77777777" w:rsidR="000F7F69" w:rsidRPr="00600E4E" w:rsidRDefault="00404DC4" w:rsidP="000F7F69">
    <w:pPr>
      <w:pStyle w:val="Kopfzeile"/>
      <w:rPr>
        <w:sz w:val="22"/>
        <w:szCs w:val="22"/>
      </w:rPr>
    </w:pPr>
    <w:r>
      <w:tab/>
    </w:r>
    <w:r>
      <w:tab/>
    </w:r>
  </w:p>
  <w:p w14:paraId="40DDB895" w14:textId="77777777" w:rsidR="000F7F69" w:rsidRDefault="000F7F6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984"/>
    <w:multiLevelType w:val="hybridMultilevel"/>
    <w:tmpl w:val="FED60D5C"/>
    <w:lvl w:ilvl="0" w:tplc="F1723B1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236E87"/>
    <w:multiLevelType w:val="hybridMultilevel"/>
    <w:tmpl w:val="2DC8D05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220511"/>
    <w:multiLevelType w:val="multilevel"/>
    <w:tmpl w:val="0AAA7604"/>
    <w:lvl w:ilvl="0">
      <w:start w:val="1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>
      <w:start w:val="2006"/>
      <w:numFmt w:val="decimal"/>
      <w:lvlText w:val="%1.%2.%3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9FA6C75"/>
    <w:multiLevelType w:val="hybridMultilevel"/>
    <w:tmpl w:val="61184F22"/>
    <w:lvl w:ilvl="0" w:tplc="66321E9A">
      <w:start w:val="27"/>
      <w:numFmt w:val="lowerLetter"/>
      <w:lvlText w:val="%1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4" w15:restartNumberingAfterBreak="0">
    <w:nsid w:val="0DFD49D6"/>
    <w:multiLevelType w:val="hybridMultilevel"/>
    <w:tmpl w:val="213EC838"/>
    <w:lvl w:ilvl="0" w:tplc="10C0F8DE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0E3B1D77"/>
    <w:multiLevelType w:val="hybridMultilevel"/>
    <w:tmpl w:val="DAF0B212"/>
    <w:lvl w:ilvl="0" w:tplc="9856C1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5CE7B35"/>
    <w:multiLevelType w:val="hybridMultilevel"/>
    <w:tmpl w:val="EB48E40C"/>
    <w:lvl w:ilvl="0" w:tplc="C28ADDA2">
      <w:start w:val="1"/>
      <w:numFmt w:val="lowerLetter"/>
      <w:lvlText w:val="%1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35350"/>
    <w:multiLevelType w:val="multilevel"/>
    <w:tmpl w:val="DF3CC67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A63521"/>
    <w:multiLevelType w:val="multilevel"/>
    <w:tmpl w:val="0B9826F0"/>
    <w:lvl w:ilvl="0">
      <w:start w:val="1"/>
      <w:numFmt w:val="decimal"/>
      <w:pStyle w:val="bersch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C643FD2"/>
    <w:multiLevelType w:val="hybridMultilevel"/>
    <w:tmpl w:val="41A49420"/>
    <w:lvl w:ilvl="0" w:tplc="05F8369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609F03F8"/>
    <w:multiLevelType w:val="hybridMultilevel"/>
    <w:tmpl w:val="5C06A6C8"/>
    <w:lvl w:ilvl="0" w:tplc="50D2D794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B95976"/>
    <w:multiLevelType w:val="hybridMultilevel"/>
    <w:tmpl w:val="F8822042"/>
    <w:lvl w:ilvl="0" w:tplc="43B6F4D2">
      <w:start w:val="1"/>
      <w:numFmt w:val="decimal"/>
      <w:lvlText w:val="%1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FB30B9"/>
    <w:multiLevelType w:val="hybridMultilevel"/>
    <w:tmpl w:val="CDDC18AE"/>
    <w:lvl w:ilvl="0" w:tplc="63A05D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570458271">
    <w:abstractNumId w:val="8"/>
  </w:num>
  <w:num w:numId="2" w16cid:durableId="1817868372">
    <w:abstractNumId w:val="10"/>
  </w:num>
  <w:num w:numId="3" w16cid:durableId="1695379809">
    <w:abstractNumId w:val="11"/>
  </w:num>
  <w:num w:numId="4" w16cid:durableId="1221986687">
    <w:abstractNumId w:val="6"/>
  </w:num>
  <w:num w:numId="5" w16cid:durableId="23555889">
    <w:abstractNumId w:val="3"/>
  </w:num>
  <w:num w:numId="6" w16cid:durableId="199781938">
    <w:abstractNumId w:val="1"/>
  </w:num>
  <w:num w:numId="7" w16cid:durableId="2047638314">
    <w:abstractNumId w:val="4"/>
  </w:num>
  <w:num w:numId="8" w16cid:durableId="906262231">
    <w:abstractNumId w:val="9"/>
  </w:num>
  <w:num w:numId="9" w16cid:durableId="1056199147">
    <w:abstractNumId w:val="5"/>
  </w:num>
  <w:num w:numId="10" w16cid:durableId="597449223">
    <w:abstractNumId w:val="12"/>
  </w:num>
  <w:num w:numId="11" w16cid:durableId="1231574319">
    <w:abstractNumId w:val="2"/>
  </w:num>
  <w:num w:numId="12" w16cid:durableId="2076969110">
    <w:abstractNumId w:val="7"/>
  </w:num>
  <w:num w:numId="13" w16cid:durableId="1704551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 style="mso-wrap-style:none;v-text-anchor:middle" fill="f" fillcolor="#0c9">
      <v:fill color="#0c9" on="f"/>
      <v:stroke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5C"/>
    <w:rsid w:val="00026E81"/>
    <w:rsid w:val="00030ECC"/>
    <w:rsid w:val="000568B2"/>
    <w:rsid w:val="000660DF"/>
    <w:rsid w:val="00097351"/>
    <w:rsid w:val="000B6E64"/>
    <w:rsid w:val="000D52F6"/>
    <w:rsid w:val="000F7F69"/>
    <w:rsid w:val="00107B79"/>
    <w:rsid w:val="00113E54"/>
    <w:rsid w:val="0013347D"/>
    <w:rsid w:val="00150CB9"/>
    <w:rsid w:val="001A220E"/>
    <w:rsid w:val="001C605C"/>
    <w:rsid w:val="00205EEA"/>
    <w:rsid w:val="00224FAA"/>
    <w:rsid w:val="00233475"/>
    <w:rsid w:val="0023357B"/>
    <w:rsid w:val="002957E3"/>
    <w:rsid w:val="002A62D7"/>
    <w:rsid w:val="002B2433"/>
    <w:rsid w:val="002C1321"/>
    <w:rsid w:val="002D67CC"/>
    <w:rsid w:val="0030085B"/>
    <w:rsid w:val="00303493"/>
    <w:rsid w:val="0030781A"/>
    <w:rsid w:val="00315E0A"/>
    <w:rsid w:val="003330A3"/>
    <w:rsid w:val="003918F9"/>
    <w:rsid w:val="003B537D"/>
    <w:rsid w:val="00404DC4"/>
    <w:rsid w:val="00413B0C"/>
    <w:rsid w:val="00416F2D"/>
    <w:rsid w:val="004469D5"/>
    <w:rsid w:val="00461537"/>
    <w:rsid w:val="00477C0F"/>
    <w:rsid w:val="004B19A5"/>
    <w:rsid w:val="004C12C6"/>
    <w:rsid w:val="004F3602"/>
    <w:rsid w:val="00506209"/>
    <w:rsid w:val="005066BE"/>
    <w:rsid w:val="00547CE9"/>
    <w:rsid w:val="00571BB8"/>
    <w:rsid w:val="005B13C6"/>
    <w:rsid w:val="005C535B"/>
    <w:rsid w:val="00651792"/>
    <w:rsid w:val="006620A0"/>
    <w:rsid w:val="006A478B"/>
    <w:rsid w:val="006B44CA"/>
    <w:rsid w:val="006B62FC"/>
    <w:rsid w:val="006F22F2"/>
    <w:rsid w:val="00727CD3"/>
    <w:rsid w:val="007749C2"/>
    <w:rsid w:val="007871ED"/>
    <w:rsid w:val="007B39AD"/>
    <w:rsid w:val="007E7350"/>
    <w:rsid w:val="008255CD"/>
    <w:rsid w:val="008708B0"/>
    <w:rsid w:val="00873791"/>
    <w:rsid w:val="008A7F90"/>
    <w:rsid w:val="008B61BA"/>
    <w:rsid w:val="008F7FDF"/>
    <w:rsid w:val="009057C5"/>
    <w:rsid w:val="009108D5"/>
    <w:rsid w:val="00913260"/>
    <w:rsid w:val="009161E4"/>
    <w:rsid w:val="00953A31"/>
    <w:rsid w:val="009855B2"/>
    <w:rsid w:val="0098639E"/>
    <w:rsid w:val="009911C5"/>
    <w:rsid w:val="009E65E7"/>
    <w:rsid w:val="00A31FE7"/>
    <w:rsid w:val="00A475AE"/>
    <w:rsid w:val="00A552F3"/>
    <w:rsid w:val="00A625C3"/>
    <w:rsid w:val="00A70F18"/>
    <w:rsid w:val="00AB0C87"/>
    <w:rsid w:val="00B41D2A"/>
    <w:rsid w:val="00B53B20"/>
    <w:rsid w:val="00B653FC"/>
    <w:rsid w:val="00BD593F"/>
    <w:rsid w:val="00BE3A0F"/>
    <w:rsid w:val="00C00F55"/>
    <w:rsid w:val="00C909CE"/>
    <w:rsid w:val="00CA2421"/>
    <w:rsid w:val="00CF272A"/>
    <w:rsid w:val="00D02E47"/>
    <w:rsid w:val="00D419FD"/>
    <w:rsid w:val="00D60E98"/>
    <w:rsid w:val="00D8462C"/>
    <w:rsid w:val="00DA7C24"/>
    <w:rsid w:val="00DB3F1B"/>
    <w:rsid w:val="00DF4B7E"/>
    <w:rsid w:val="00E31B24"/>
    <w:rsid w:val="00E47538"/>
    <w:rsid w:val="00E66BFB"/>
    <w:rsid w:val="00E74760"/>
    <w:rsid w:val="00E808D4"/>
    <w:rsid w:val="00E932EA"/>
    <w:rsid w:val="00F02521"/>
    <w:rsid w:val="00F54AF8"/>
    <w:rsid w:val="00F6432E"/>
    <w:rsid w:val="00F70E3B"/>
    <w:rsid w:val="00F72DC7"/>
    <w:rsid w:val="00F918E1"/>
    <w:rsid w:val="00FB0947"/>
    <w:rsid w:val="00FB4609"/>
    <w:rsid w:val="00FD491A"/>
    <w:rsid w:val="00FE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rap-style:none;v-text-anchor:middle" fill="f" fillcolor="#0c9">
      <v:fill color="#0c9" on="f"/>
      <v:stroke weight="1pt"/>
    </o:shapedefaults>
    <o:shapelayout v:ext="edit">
      <o:idmap v:ext="edit" data="2"/>
    </o:shapelayout>
  </w:shapeDefaults>
  <w:decimalSymbol w:val=","/>
  <w:listSeparator w:val=";"/>
  <w14:docId w14:val="6E4B2C52"/>
  <w15:docId w15:val="{A0F46152-6C6D-45B7-BF07-36F0DD570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line="312" w:lineRule="auto"/>
      <w:jc w:val="both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line="320" w:lineRule="exact"/>
      <w:outlineLvl w:val="0"/>
    </w:pPr>
    <w:rPr>
      <w:rFonts w:ascii="Arial Fett" w:hAnsi="Arial Fett"/>
      <w:b/>
      <w:bCs/>
      <w:sz w:val="22"/>
      <w:u w:val="double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clear" w:pos="576"/>
        <w:tab w:val="left" w:pos="709"/>
      </w:tabs>
      <w:spacing w:line="320" w:lineRule="exact"/>
      <w:ind w:left="709" w:hanging="709"/>
      <w:outlineLvl w:val="1"/>
    </w:pPr>
    <w:rPr>
      <w:rFonts w:ascii="Arial Fett" w:hAnsi="Arial Fett" w:cs="Arial"/>
      <w:b/>
      <w:bCs/>
      <w:iCs/>
      <w:sz w:val="22"/>
      <w:szCs w:val="28"/>
      <w:u w:val="singl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clear" w:pos="720"/>
        <w:tab w:val="left" w:pos="709"/>
      </w:tabs>
      <w:spacing w:line="320" w:lineRule="exact"/>
      <w:ind w:left="709" w:hanging="709"/>
      <w:outlineLvl w:val="2"/>
    </w:pPr>
    <w:rPr>
      <w:rFonts w:ascii="Arial Fett" w:hAnsi="Arial Fett" w:cs="Arial"/>
      <w:b/>
      <w:bCs/>
      <w:sz w:val="22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tabs>
        <w:tab w:val="clear" w:pos="864"/>
        <w:tab w:val="left" w:pos="1418"/>
      </w:tabs>
      <w:spacing w:line="320" w:lineRule="exact"/>
      <w:ind w:left="709" w:hanging="709"/>
      <w:outlineLvl w:val="3"/>
    </w:pPr>
    <w:rPr>
      <w:bCs/>
      <w:sz w:val="22"/>
      <w:szCs w:val="28"/>
      <w:u w:val="single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tabs>
        <w:tab w:val="clear" w:pos="1008"/>
        <w:tab w:val="left" w:pos="1418"/>
      </w:tabs>
      <w:spacing w:line="320" w:lineRule="exact"/>
      <w:ind w:left="709" w:hanging="709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5"/>
    </w:pPr>
    <w:rPr>
      <w:b/>
      <w:bCs/>
      <w:u w:val="single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ind w:left="720"/>
    </w:pPr>
  </w:style>
  <w:style w:type="paragraph" w:styleId="Textkrper-Einzug2">
    <w:name w:val="Body Text Indent 2"/>
    <w:basedOn w:val="Standard"/>
    <w:pPr>
      <w:spacing w:line="320" w:lineRule="exact"/>
      <w:ind w:left="720"/>
    </w:pPr>
    <w:rPr>
      <w:sz w:val="22"/>
    </w:rPr>
  </w:style>
  <w:style w:type="paragraph" w:styleId="Textkrper-Einzug3">
    <w:name w:val="Body Text Indent 3"/>
    <w:basedOn w:val="Standard"/>
    <w:pPr>
      <w:tabs>
        <w:tab w:val="left" w:pos="1440"/>
      </w:tabs>
      <w:ind w:left="1440" w:hanging="720"/>
    </w:pPr>
    <w:rPr>
      <w:sz w:val="22"/>
    </w:rPr>
  </w:style>
  <w:style w:type="paragraph" w:styleId="Textkrper">
    <w:name w:val="Body Text"/>
    <w:basedOn w:val="Standard"/>
    <w:pPr>
      <w:spacing w:line="240" w:lineRule="auto"/>
      <w:jc w:val="left"/>
    </w:pPr>
    <w:rPr>
      <w:rFonts w:cs="Arial"/>
      <w:sz w:val="22"/>
    </w:rPr>
  </w:style>
  <w:style w:type="paragraph" w:styleId="Textkrper2">
    <w:name w:val="Body Text 2"/>
    <w:basedOn w:val="Standard"/>
    <w:pPr>
      <w:spacing w:line="320" w:lineRule="atLeast"/>
    </w:pPr>
    <w:rPr>
      <w:rFonts w:cs="Arial"/>
      <w:sz w:val="22"/>
    </w:rPr>
  </w:style>
  <w:style w:type="paragraph" w:styleId="Titel">
    <w:name w:val="Title"/>
    <w:basedOn w:val="Standard"/>
    <w:qFormat/>
    <w:pPr>
      <w:spacing w:line="240" w:lineRule="auto"/>
      <w:jc w:val="center"/>
    </w:pPr>
    <w:rPr>
      <w:b/>
      <w:bCs/>
      <w:sz w:val="28"/>
    </w:rPr>
  </w:style>
  <w:style w:type="paragraph" w:styleId="Sprechblasentext">
    <w:name w:val="Balloon Text"/>
    <w:basedOn w:val="Standard"/>
    <w:semiHidden/>
    <w:rsid w:val="00404DC4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51792"/>
    <w:rPr>
      <w:color w:val="808080"/>
    </w:rPr>
  </w:style>
  <w:style w:type="paragraph" w:styleId="berarbeitung">
    <w:name w:val="Revision"/>
    <w:hidden/>
    <w:uiPriority w:val="99"/>
    <w:semiHidden/>
    <w:rsid w:val="004C12C6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a.recko\Anwendungsdaten\Microsoft\Vorlagen\Vermer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Vermerk</Template>
  <TotalTime>0</TotalTime>
  <Pages>1</Pages>
  <Words>65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Gross, Wolfgang</cp:lastModifiedBy>
  <cp:revision>14</cp:revision>
  <cp:lastPrinted>2008-07-24T10:25:00Z</cp:lastPrinted>
  <dcterms:created xsi:type="dcterms:W3CDTF">2021-07-02T09:25:00Z</dcterms:created>
  <dcterms:modified xsi:type="dcterms:W3CDTF">2026-01-09T08:48:00Z</dcterms:modified>
</cp:coreProperties>
</file>